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E01418" w:rsidRDefault="00B3605C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814" w:history="1">
        <w:r w:rsidR="00E01418" w:rsidRPr="00E049D7">
          <w:rPr>
            <w:rStyle w:val="aa"/>
          </w:rPr>
          <w:t>IPV6-ICMP-MIB</w:t>
        </w:r>
        <w:r w:rsidR="00E01418">
          <w:rPr>
            <w:webHidden/>
          </w:rPr>
          <w:tab/>
        </w:r>
        <w:r w:rsidR="00E01418">
          <w:rPr>
            <w:webHidden/>
          </w:rPr>
          <w:fldChar w:fldCharType="begin"/>
        </w:r>
        <w:r w:rsidR="00E01418">
          <w:rPr>
            <w:webHidden/>
          </w:rPr>
          <w:instrText xml:space="preserve"> PAGEREF _Toc94098814 \h </w:instrText>
        </w:r>
        <w:r w:rsidR="00E01418">
          <w:rPr>
            <w:webHidden/>
          </w:rPr>
        </w:r>
        <w:r w:rsidR="00E01418">
          <w:rPr>
            <w:webHidden/>
          </w:rPr>
          <w:fldChar w:fldCharType="separate"/>
        </w:r>
        <w:r w:rsidR="00E01418">
          <w:rPr>
            <w:webHidden/>
          </w:rPr>
          <w:t>2</w:t>
        </w:r>
        <w:r w:rsidR="00E01418">
          <w:rPr>
            <w:webHidden/>
          </w:rPr>
          <w:fldChar w:fldCharType="end"/>
        </w:r>
      </w:hyperlink>
    </w:p>
    <w:p w:rsidR="00E01418" w:rsidRDefault="00E0141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15" w:history="1">
        <w:r w:rsidRPr="00E049D7">
          <w:rPr>
            <w:rStyle w:val="aa"/>
          </w:rPr>
          <w:t>ipv6IfIcmpTable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B3605C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6C5571" w:rsidRPr="006C5571" w:rsidRDefault="006C5571" w:rsidP="006C5571">
      <w:pPr>
        <w:pStyle w:val="1"/>
        <w:tabs>
          <w:tab w:val="num" w:pos="432"/>
        </w:tabs>
        <w:ind w:left="432" w:hanging="432"/>
        <w:jc w:val="both"/>
      </w:pPr>
      <w:bookmarkStart w:id="1" w:name="_Toc397420274"/>
      <w:bookmarkStart w:id="2" w:name="_Toc94098814"/>
      <w:r w:rsidRPr="006C5571">
        <w:lastRenderedPageBreak/>
        <w:t>IP</w:t>
      </w:r>
      <w:r w:rsidRPr="006C5571">
        <w:rPr>
          <w:rFonts w:hint="eastAsia"/>
        </w:rPr>
        <w:t>V</w:t>
      </w:r>
      <w:r w:rsidRPr="006C5571">
        <w:t>6</w:t>
      </w:r>
      <w:r w:rsidRPr="006C5571">
        <w:rPr>
          <w:rFonts w:hint="eastAsia"/>
        </w:rPr>
        <w:t>-</w:t>
      </w:r>
      <w:r w:rsidRPr="006C5571">
        <w:t>ICMP</w:t>
      </w:r>
      <w:r w:rsidRPr="006C5571">
        <w:rPr>
          <w:rFonts w:hint="eastAsia"/>
        </w:rPr>
        <w:t>-</w:t>
      </w:r>
      <w:r w:rsidRPr="006C5571">
        <w:t>MIB</w:t>
      </w:r>
      <w:bookmarkEnd w:id="1"/>
      <w:bookmarkEnd w:id="2"/>
      <w:r w:rsidRPr="006C5571">
        <w:t xml:space="preserve"> </w:t>
      </w:r>
    </w:p>
    <w:p w:rsidR="006C5571" w:rsidRPr="004378AC" w:rsidRDefault="006C5571" w:rsidP="006C557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97420275"/>
      <w:bookmarkStart w:id="4" w:name="_Toc94098815"/>
      <w:r w:rsidRPr="004378AC">
        <w:t>ipv6IfIcmpTable</w:t>
      </w:r>
      <w:bookmarkEnd w:id="3"/>
      <w:bookmarkEnd w:id="4"/>
    </w:p>
    <w:p w:rsidR="006C5571" w:rsidRPr="004378AC" w:rsidRDefault="006C5571" w:rsidP="006C5571">
      <w:r w:rsidRPr="004378AC">
        <w:t>OID of this table is:</w:t>
      </w:r>
      <w:r w:rsidRPr="004378AC">
        <w:rPr>
          <w:rFonts w:hint="eastAsia"/>
        </w:rPr>
        <w:t xml:space="preserve"> </w:t>
      </w:r>
      <w:r w:rsidRPr="004378AC">
        <w:rPr>
          <w:rFonts w:ascii="Arial" w:hAnsi="Arial"/>
          <w:sz w:val="24"/>
        </w:rPr>
        <w:t>1.3.6.1.2.1.56.1.1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C5571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Description</w:t>
            </w:r>
          </w:p>
        </w:tc>
      </w:tr>
      <w:tr w:rsidR="006C5571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ipv6IfIcmpInMsgs (1.3.6.1.2.1.56.1.1.1.1)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ipv6IfIcmpInErrors (1.3.6.1.2.1.56.1.1.1.2)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ipv6IfIcmpInDestUnreachs (1.3.6.1.2.1.56.1.1.1.3)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ipv6IfIcmpInAdminProhibs (1.3.6.1.2.1.56.1.1.1.4)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ascii="Helvetica" w:hAnsi="Helvetica" w:cs="Helvetica"/>
              </w:rPr>
              <w:t xml:space="preserve">The value is always </w:t>
            </w:r>
            <w:r w:rsidRPr="004378AC">
              <w:rPr>
                <w:rFonts w:ascii="Helvetica" w:hAnsi="Helvetica" w:cs="Helvetica" w:hint="eastAsia"/>
              </w:rPr>
              <w:t>0</w:t>
            </w:r>
            <w:r w:rsidRPr="004378AC">
              <w:rPr>
                <w:rFonts w:ascii="Helvetica" w:hAnsi="Helvetica" w:cs="Helvetica"/>
              </w:rPr>
              <w:t>.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ipv6IfIcmpInTimeExcds (1.3.6.1.2.1.56.1.1.1.5)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ipv6IfIcmpInParmProblems (1.3.6.1.2.1.56.1.1.1.6)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ipv6IfIcmpInPktTooBigs (1.3.6.1.2.1.56.1.1.1.7)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ipv6IfIcmpInEchos (1.3.6.1.2.1.56.1.1.1.8)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ipv6IfIcmpInEchoReplies (1.3.6.1.2.1.56.1.1.1.9)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ipv6IfIcmpInRouterSolicits (1.3.6.1.2.1.56.1.1.1.10)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ipv6IfIcmpInRouterAdvertisements (1.3.6.1.2.1.56.1.1.1.11)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ipv6IfIcmpInNeighborSolicits (1.3.6.1.2.1.56.1.1.1.12)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ipv6IfIcmpInNeighborAdvertisements (1.3.6.1.2.1.56.1.1.1.13)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ipv6IfIcmpInRedirects (1.3.6.1.2.1.56.1.1.1.14)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ipv6IfIcmpInGroupMembQueries (1.3.6.1.2.1.56.1.1.1.15)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ipv6IfIcmpInGroupMembResponses (1.3.6.1.2.1.56.1.1.1.16)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ipv6IfIcmpInGroupMembReductions (1.3.6.1.2.1.56.1.1.1.17)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ipv6IfIcmpOutMsgs (1.3.6.1.2.1.56.1.1.1.18)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lastRenderedPageBreak/>
              <w:t xml:space="preserve">ipv6IfIcmpOutErrors (1.3.6.1.2.1.56.1.1.1.19)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ascii="Helvetica" w:hAnsi="Helvetica" w:cs="Helvetica"/>
              </w:rPr>
              <w:t xml:space="preserve">The value is always </w:t>
            </w:r>
            <w:r w:rsidRPr="004378AC">
              <w:rPr>
                <w:rFonts w:ascii="Helvetica" w:hAnsi="Helvetica" w:cs="Helvetica" w:hint="eastAsia"/>
              </w:rPr>
              <w:t>0</w:t>
            </w:r>
            <w:r w:rsidRPr="004378AC">
              <w:rPr>
                <w:rFonts w:ascii="Helvetica" w:hAnsi="Helvetica" w:cs="Helvetica"/>
              </w:rPr>
              <w:t>.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ipv6IfIcmpOutDestUnreachs (1.3.6.1.2.1.56.1.1.1.20)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ipv6IfIcmpOutAdminProhibs (1.3.6.1.2.1.56.1.1.1.21)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ascii="Helvetica" w:hAnsi="Helvetica" w:cs="Helvetica"/>
              </w:rPr>
              <w:t xml:space="preserve">The value is always </w:t>
            </w:r>
            <w:r w:rsidRPr="004378AC">
              <w:rPr>
                <w:rFonts w:ascii="Helvetica" w:hAnsi="Helvetica" w:cs="Helvetica" w:hint="eastAsia"/>
              </w:rPr>
              <w:t>0</w:t>
            </w:r>
            <w:r w:rsidRPr="004378AC">
              <w:rPr>
                <w:rFonts w:ascii="Helvetica" w:hAnsi="Helvetica" w:cs="Helvetica"/>
              </w:rPr>
              <w:t>.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ipv6IfIcmpOutTimeExcds (1.3.6.1.2.1.56.1.1.1.22)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ipv6IfIcmpOutParmProblems (1.3.6.1.2.1.56.1.1.1.23)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ipv6IfIcmpOutPktTooBigs (1.3.6.1.2.1.56.1.1.1.24)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ipv6IfIcmpOutEchos (1.3.6.1.2.1.56.1.1.1.25)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ipv6IfIcmpOutEchoReplies (1.3.6.1.2.1.56.1.1.1.26)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ipv6IfIcmpOutRouterSolicits (1.3.6.1.2.1.56.1.1.1.27)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ipv6IfIcmpOutRouterAdvertisements (1.3.6.1.2.1.56.1.1.1.28)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ipv6IfIcmpOutNeighborSolicits (1.3.6.1.2.1.56.1.1.1.29)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ipv6IfIcmpOutNeighborAdvertisements (1.3.6.1.2.1.56.1.1.1.30)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ipv6IfIcmpOutRedirects (1.3.6.1.2.1.56.1.1.1.31)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ipv6IfIcmpOutGroupMembQueries (1.3.6.1.2.1.56.1.1.1.32)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ipv6IfIcmpOutGroupMembResponses (1.3.6.1.2.1.56.1.1.1.33)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6C5571" w:rsidRPr="004378AC" w:rsidTr="0091260D">
        <w:trPr>
          <w:trHeight w:val="328"/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ipv6IfIcmpOutGroupMembReductions (1.3.6.1.2.1.56.1.1.1.34)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6C5571" w:rsidRPr="004378AC" w:rsidRDefault="006C5571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</w:tbl>
    <w:p w:rsidR="0020629E" w:rsidRPr="00991579" w:rsidRDefault="0020629E" w:rsidP="006C5571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1F5" w:rsidRDefault="003531F5">
      <w:r>
        <w:separator/>
      </w:r>
    </w:p>
  </w:endnote>
  <w:endnote w:type="continuationSeparator" w:id="0">
    <w:p w:rsidR="003531F5" w:rsidRDefault="00353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B3605C">
      <w:fldChar w:fldCharType="begin"/>
    </w:r>
    <w:r>
      <w:instrText>PAGE</w:instrText>
    </w:r>
    <w:r w:rsidR="00B3605C">
      <w:fldChar w:fldCharType="separate"/>
    </w:r>
    <w:r w:rsidR="00E01418">
      <w:rPr>
        <w:noProof/>
      </w:rPr>
      <w:t>1</w:t>
    </w:r>
    <w:r w:rsidR="00B3605C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E01418">
      <w:fldChar w:fldCharType="begin"/>
    </w:r>
    <w:r w:rsidR="00E01418">
      <w:instrText xml:space="preserve"> NUMPAGES  \* Arabic  \* MERGEFORMAT </w:instrText>
    </w:r>
    <w:r w:rsidR="00E01418">
      <w:fldChar w:fldCharType="separate"/>
    </w:r>
    <w:r w:rsidR="00E01418">
      <w:rPr>
        <w:noProof/>
      </w:rPr>
      <w:t>3</w:t>
    </w:r>
    <w:r w:rsidR="00E01418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1F5" w:rsidRDefault="003531F5">
      <w:r>
        <w:separator/>
      </w:r>
    </w:p>
  </w:footnote>
  <w:footnote w:type="continuationSeparator" w:id="0">
    <w:p w:rsidR="003531F5" w:rsidRDefault="003531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6C5571" w:rsidRPr="006C5571">
      <w:t xml:space="preserve"> IPV6-ICMP-MIB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31F5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5571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05C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1418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6C5571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6C5571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6C557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6C557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6C557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6C5571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6C5571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6C5571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F410F-2A9F-4261-BA94-771FF03E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283</Words>
  <Characters>2715</Characters>
  <Application>Microsoft Office Word</Application>
  <DocSecurity>0</DocSecurity>
  <Lines>208</Lines>
  <Paragraphs>166</Paragraphs>
  <ScaleCrop>false</ScaleCrop>
  <Company/>
  <LinksUpToDate>false</LinksUpToDate>
  <CharactersWithSpaces>2832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2022-01-26T06:07:00Z</dcterms:modified>
</cp:coreProperties>
</file>